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DD4A5" w14:textId="77777777" w:rsidR="00585610" w:rsidRDefault="00A940CD" w:rsidP="005856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KEMERTON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</w:t>
      </w:r>
      <w:r w:rsidR="00585610">
        <w:rPr>
          <w:rFonts w:cs="Times New Roman"/>
          <w:szCs w:val="24"/>
        </w:rPr>
        <w:t xml:space="preserve"> </w:t>
      </w:r>
      <w:r w:rsidR="00585610">
        <w:rPr>
          <w:rFonts w:cs="Times New Roman"/>
          <w:szCs w:val="24"/>
        </w:rPr>
        <w:t>(</w:t>
      </w:r>
      <w:proofErr w:type="gramEnd"/>
      <w:r w:rsidR="00585610">
        <w:rPr>
          <w:rFonts w:cs="Times New Roman"/>
          <w:szCs w:val="24"/>
        </w:rPr>
        <w:t>fl.1427)</w:t>
      </w:r>
    </w:p>
    <w:p w14:paraId="5F53AD49" w14:textId="10DE50DD" w:rsidR="00585610" w:rsidRDefault="00585610" w:rsidP="005856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Gloucester. </w:t>
      </w:r>
    </w:p>
    <w:p w14:paraId="282BA05D" w14:textId="77777777" w:rsidR="00585610" w:rsidRDefault="00585610" w:rsidP="00585610">
      <w:pPr>
        <w:pStyle w:val="NoSpacing"/>
        <w:rPr>
          <w:rFonts w:cs="Times New Roman"/>
          <w:szCs w:val="24"/>
        </w:rPr>
      </w:pPr>
    </w:p>
    <w:p w14:paraId="2CB3D745" w14:textId="77777777" w:rsidR="00585610" w:rsidRDefault="00585610" w:rsidP="00585610">
      <w:pPr>
        <w:pStyle w:val="NoSpacing"/>
        <w:rPr>
          <w:rFonts w:cs="Times New Roman"/>
          <w:szCs w:val="24"/>
        </w:rPr>
      </w:pPr>
    </w:p>
    <w:p w14:paraId="0A56307C" w14:textId="43DFCB8E" w:rsidR="00585610" w:rsidRDefault="00585610" w:rsidP="005856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</w:t>
      </w:r>
      <w:r>
        <w:rPr>
          <w:rFonts w:cs="Times New Roman"/>
          <w:szCs w:val="24"/>
        </w:rPr>
        <w:t>Robert</w:t>
      </w:r>
      <w:r>
        <w:rPr>
          <w:rFonts w:cs="Times New Roman"/>
          <w:szCs w:val="24"/>
        </w:rPr>
        <w:t>(q.v.).</w:t>
      </w:r>
    </w:p>
    <w:p w14:paraId="278EC44A" w14:textId="77777777" w:rsidR="00585610" w:rsidRDefault="00585610" w:rsidP="005856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657883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2B0D0A0D" w14:textId="77777777" w:rsidR="00585610" w:rsidRDefault="00585610" w:rsidP="00585610">
      <w:pPr>
        <w:pStyle w:val="NoSpacing"/>
        <w:rPr>
          <w:rFonts w:cs="Times New Roman"/>
          <w:szCs w:val="24"/>
        </w:rPr>
      </w:pPr>
    </w:p>
    <w:p w14:paraId="2E474CEC" w14:textId="77777777" w:rsidR="00585610" w:rsidRDefault="00585610" w:rsidP="00585610">
      <w:pPr>
        <w:pStyle w:val="NoSpacing"/>
        <w:rPr>
          <w:rFonts w:cs="Times New Roman"/>
          <w:szCs w:val="24"/>
        </w:rPr>
      </w:pPr>
    </w:p>
    <w:p w14:paraId="005EB60E" w14:textId="77777777" w:rsidR="00585610" w:rsidRDefault="00585610" w:rsidP="005856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Joan Gilbert(q.v.) brought a plaint of debt against them, as the executors </w:t>
      </w:r>
    </w:p>
    <w:p w14:paraId="4C7AF307" w14:textId="77777777" w:rsidR="00585610" w:rsidRDefault="00585610" w:rsidP="005856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John </w:t>
      </w:r>
      <w:proofErr w:type="spellStart"/>
      <w:r>
        <w:rPr>
          <w:rFonts w:cs="Times New Roman"/>
          <w:szCs w:val="24"/>
        </w:rPr>
        <w:t>Saundres</w:t>
      </w:r>
      <w:proofErr w:type="spellEnd"/>
      <w:r>
        <w:rPr>
          <w:rFonts w:cs="Times New Roman"/>
          <w:szCs w:val="24"/>
        </w:rPr>
        <w:t xml:space="preserve"> of Gloucester(q.v.).   (ibid.)</w:t>
      </w:r>
    </w:p>
    <w:p w14:paraId="23CA3960" w14:textId="77777777" w:rsidR="00585610" w:rsidRDefault="00585610" w:rsidP="00585610">
      <w:pPr>
        <w:pStyle w:val="NoSpacing"/>
        <w:rPr>
          <w:rFonts w:cs="Times New Roman"/>
          <w:szCs w:val="24"/>
        </w:rPr>
      </w:pPr>
    </w:p>
    <w:p w14:paraId="2007D3F8" w14:textId="77777777" w:rsidR="00585610" w:rsidRDefault="00585610" w:rsidP="00585610">
      <w:pPr>
        <w:pStyle w:val="NoSpacing"/>
        <w:rPr>
          <w:rFonts w:cs="Times New Roman"/>
          <w:szCs w:val="24"/>
        </w:rPr>
      </w:pPr>
    </w:p>
    <w:p w14:paraId="675B9E7E" w14:textId="77777777" w:rsidR="00585610" w:rsidRDefault="00585610" w:rsidP="005856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69F6903C" w14:textId="40DC39F7" w:rsidR="00A940CD" w:rsidRPr="00A940CD" w:rsidRDefault="00A940CD" w:rsidP="009139A6">
      <w:pPr>
        <w:pStyle w:val="NoSpacing"/>
        <w:rPr>
          <w:rFonts w:cs="Times New Roman"/>
          <w:szCs w:val="24"/>
        </w:rPr>
      </w:pPr>
    </w:p>
    <w:sectPr w:rsidR="00A940CD" w:rsidRPr="00A940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D1FE5" w14:textId="77777777" w:rsidR="00A940CD" w:rsidRDefault="00A940CD" w:rsidP="009139A6">
      <w:r>
        <w:separator/>
      </w:r>
    </w:p>
  </w:endnote>
  <w:endnote w:type="continuationSeparator" w:id="0">
    <w:p w14:paraId="236BAABF" w14:textId="77777777" w:rsidR="00A940CD" w:rsidRDefault="00A940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94C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5DA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57D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B4F26" w14:textId="77777777" w:rsidR="00A940CD" w:rsidRDefault="00A940CD" w:rsidP="009139A6">
      <w:r>
        <w:separator/>
      </w:r>
    </w:p>
  </w:footnote>
  <w:footnote w:type="continuationSeparator" w:id="0">
    <w:p w14:paraId="4A82AD38" w14:textId="77777777" w:rsidR="00A940CD" w:rsidRDefault="00A940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B78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CE6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210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CD"/>
    <w:rsid w:val="000666E0"/>
    <w:rsid w:val="002510B7"/>
    <w:rsid w:val="00270799"/>
    <w:rsid w:val="00585610"/>
    <w:rsid w:val="005C130B"/>
    <w:rsid w:val="00826F5C"/>
    <w:rsid w:val="009139A6"/>
    <w:rsid w:val="009411C2"/>
    <w:rsid w:val="009448BB"/>
    <w:rsid w:val="00947624"/>
    <w:rsid w:val="009D4751"/>
    <w:rsid w:val="00A3176C"/>
    <w:rsid w:val="00A940CD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F2CF8"/>
  <w15:chartTrackingRefBased/>
  <w15:docId w15:val="{0BF70A98-C07D-4474-B346-FD185354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40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0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2024-05-19T11:05:00Z</dcterms:created>
  <dcterms:modified xsi:type="dcterms:W3CDTF">2024-05-19T11:20:00Z</dcterms:modified>
</cp:coreProperties>
</file>